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A5D" w:rsidRPr="00A4208C" w:rsidRDefault="00102A5D" w:rsidP="00102A5D">
      <w:pPr>
        <w:tabs>
          <w:tab w:val="left" w:pos="7560"/>
        </w:tabs>
        <w:spacing w:line="360" w:lineRule="auto"/>
        <w:rPr>
          <w:rFonts w:ascii="Arial" w:hAnsi="Arial" w:cs="Arial"/>
          <w:vanish/>
          <w:color w:val="339966"/>
          <w:sz w:val="20"/>
          <w:szCs w:val="20"/>
          <w:lang w:val="de-DE"/>
        </w:rPr>
      </w:pP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Hier den </w:t>
      </w:r>
      <w:r w:rsidRPr="00A4208C">
        <w:rPr>
          <w:rFonts w:ascii="Arial" w:hAnsi="Arial" w:cs="Arial"/>
          <w:vanish/>
          <w:color w:val="339966"/>
          <w:sz w:val="20"/>
          <w:szCs w:val="20"/>
          <w:lang w:val="de-DE"/>
        </w:rPr>
        <w:t>Briefkopf der Schule</w:t>
      </w: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 einfügen.</w:t>
      </w:r>
      <w:r w:rsidRPr="009A4FD7">
        <w:rPr>
          <w:rFonts w:ascii="Arial" w:hAnsi="Arial" w:cs="Arial"/>
          <w:b/>
          <w:sz w:val="20"/>
          <w:szCs w:val="20"/>
          <w:lang w:val="de-DE"/>
        </w:rPr>
        <w:t xml:space="preserve"> </w:t>
      </w:r>
      <w:r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  <w:lang w:val="de-DE"/>
        </w:rPr>
      </w:r>
      <w:r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:rsidR="00ED47AA" w:rsidRPr="00102A5D" w:rsidRDefault="00ED47AA">
      <w:pPr>
        <w:rPr>
          <w:lang w:val="de-DE"/>
        </w:rPr>
      </w:pPr>
    </w:p>
    <w:p w:rsidR="00E1729A" w:rsidRPr="00102A5D" w:rsidRDefault="00E1729A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C91FA0" w:rsidTr="007A7B98">
        <w:trPr>
          <w:cantSplit/>
        </w:trPr>
        <w:tc>
          <w:tcPr>
            <w:tcW w:w="4139" w:type="dxa"/>
          </w:tcPr>
          <w:p w:rsidR="00E1729A" w:rsidRPr="00C54B0A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:rsidR="00E1729A" w:rsidRPr="00C54B0A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 w:val="restart"/>
          </w:tcPr>
          <w:p w:rsidR="00E1729A" w:rsidRPr="00545DB3" w:rsidRDefault="008D00F5" w:rsidP="003F45E5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  <w:r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Adresse der L</w:t>
            </w:r>
            <w:r w:rsidR="00E1729A"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ehrperson</w:t>
            </w:r>
            <w:r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 einfügen</w:t>
            </w:r>
            <w:r>
              <w:rPr>
                <w:rFonts w:ascii="Arial" w:hAnsi="Arial"/>
                <w:i/>
                <w:color w:val="339966"/>
                <w:sz w:val="20"/>
                <w:szCs w:val="20"/>
                <w:lang w:val="de-DE" w:eastAsia="en-US"/>
              </w:rPr>
              <w:t>.</w:t>
            </w:r>
            <w:r w:rsidR="00146812">
              <w:rPr>
                <w:i/>
                <w:lang w:val="de-DE"/>
              </w:rPr>
              <w:t xml:space="preserve"> </w:t>
            </w:r>
            <w:r w:rsidR="00146812">
              <w:rPr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>
              <w:rPr>
                <w:i/>
                <w:lang w:val="de-DE"/>
              </w:rPr>
              <w:instrText xml:space="preserve"> FORMTEXT </w:instrText>
            </w:r>
            <w:r w:rsidR="00146812">
              <w:rPr>
                <w:i/>
                <w:lang w:val="de-DE"/>
              </w:rPr>
            </w:r>
            <w:r w:rsidR="00146812">
              <w:rPr>
                <w:i/>
                <w:lang w:val="de-DE"/>
              </w:rPr>
              <w:fldChar w:fldCharType="separate"/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fldChar w:fldCharType="end"/>
            </w:r>
            <w:bookmarkEnd w:id="0"/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E1729A" w:rsidRPr="007C0536" w:rsidRDefault="00E1729A" w:rsidP="00F4036D">
            <w:pPr>
              <w:pStyle w:val="VersandformundAdresse"/>
              <w:rPr>
                <w:lang w:val="de-DE"/>
              </w:rPr>
            </w:pPr>
          </w:p>
        </w:tc>
      </w:tr>
      <w:tr w:rsidR="00E1729A" w:rsidRPr="00C91FA0" w:rsidTr="007A7B98">
        <w:trPr>
          <w:cantSplit/>
        </w:trPr>
        <w:tc>
          <w:tcPr>
            <w:tcW w:w="4139" w:type="dxa"/>
          </w:tcPr>
          <w:p w:rsidR="00E1729A" w:rsidRPr="00CD098F" w:rsidRDefault="00E1729A" w:rsidP="00E1729A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7C0536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F77C7E" w:rsidTr="007A7B98">
        <w:trPr>
          <w:cantSplit/>
          <w:hidden/>
        </w:trPr>
        <w:tc>
          <w:tcPr>
            <w:tcW w:w="4139" w:type="dxa"/>
          </w:tcPr>
          <w:p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rFonts w:cs="Arial"/>
                <w:vanish/>
                <w:color w:val="339966"/>
                <w:sz w:val="20"/>
                <w:lang w:val="de-DE"/>
              </w:rPr>
              <w:t>Hier Ort und Datum anführen</w:t>
            </w:r>
            <w:r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>
              <w:rPr>
                <w:rFonts w:cs="Arial"/>
                <w:sz w:val="20"/>
                <w:lang w:val="de-DE"/>
              </w:rPr>
              <w:instrText xml:space="preserve"> FORMTEXT </w:instrText>
            </w:r>
            <w:r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separate"/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fldChar w:fldCharType="end"/>
            </w:r>
            <w:r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lang w:val="de-DE"/>
              </w:rPr>
              <w:instrText xml:space="preserve"> FORMTEXT </w:instrText>
            </w:r>
            <w:r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separate"/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1248" w:type="dxa"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F77C7E" w:rsidTr="007A7B98">
        <w:trPr>
          <w:cantSplit/>
        </w:trPr>
        <w:tc>
          <w:tcPr>
            <w:tcW w:w="4139" w:type="dxa"/>
          </w:tcPr>
          <w:p w:rsidR="00E1729A" w:rsidRPr="009C0C38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F77C7E" w:rsidTr="007A7B98">
        <w:trPr>
          <w:cantSplit/>
        </w:trPr>
        <w:tc>
          <w:tcPr>
            <w:tcW w:w="4139" w:type="dxa"/>
            <w:vMerge w:val="restart"/>
          </w:tcPr>
          <w:p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F77C7E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8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F77C7E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F77C7E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F77C7E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F77C7E" w:rsidTr="007A7B98">
        <w:trPr>
          <w:cantSplit/>
        </w:trPr>
        <w:tc>
          <w:tcPr>
            <w:tcW w:w="5387" w:type="dxa"/>
            <w:gridSpan w:val="2"/>
          </w:tcPr>
          <w:p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C102B3" w:rsidRDefault="00E1729A" w:rsidP="00E1729A">
            <w:pPr>
              <w:spacing w:line="200" w:lineRule="exact"/>
              <w:rPr>
                <w:sz w:val="16"/>
                <w:lang w:val="de-DE"/>
              </w:rPr>
            </w:pPr>
          </w:p>
        </w:tc>
      </w:tr>
      <w:tr w:rsidR="00E1729A" w:rsidRPr="00F77C7E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F77C7E" w:rsidTr="00E1729A">
        <w:tc>
          <w:tcPr>
            <w:tcW w:w="9639" w:type="dxa"/>
            <w:gridSpan w:val="3"/>
          </w:tcPr>
          <w:p w:rsidR="00E1729A" w:rsidRPr="00D43759" w:rsidRDefault="006C6096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bookmarkStart w:id="1" w:name="_Hlk517078472"/>
            <w:r w:rsidRPr="00D43759">
              <w:rPr>
                <w:noProof w:val="0"/>
                <w:u w:val="single"/>
                <w:lang w:val="de-DE"/>
              </w:rPr>
              <w:t>Positive Bewertung</w:t>
            </w:r>
            <w:r w:rsidR="00511A51" w:rsidRPr="00D43759">
              <w:rPr>
                <w:noProof w:val="0"/>
                <w:u w:val="single"/>
                <w:lang w:val="de-DE"/>
              </w:rPr>
              <w:t xml:space="preserve"> </w:t>
            </w:r>
            <w:r w:rsidRPr="00D43759">
              <w:rPr>
                <w:noProof w:val="0"/>
                <w:u w:val="single"/>
                <w:lang w:val="de-DE"/>
              </w:rPr>
              <w:t>der Probezeit im erste</w:t>
            </w:r>
            <w:r w:rsidR="00613E23" w:rsidRPr="00D43759">
              <w:rPr>
                <w:noProof w:val="0"/>
                <w:u w:val="single"/>
                <w:lang w:val="de-DE"/>
              </w:rPr>
              <w:t>n Jahr der Berufseingangsphase</w:t>
            </w:r>
          </w:p>
        </w:tc>
      </w:tr>
      <w:bookmarkEnd w:id="1"/>
      <w:tr w:rsidR="00E1729A" w:rsidRPr="00F77C7E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F77C7E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B5C9D" w:rsidTr="00E1729A">
        <w:tc>
          <w:tcPr>
            <w:tcW w:w="9639" w:type="dxa"/>
            <w:gridSpan w:val="3"/>
          </w:tcPr>
          <w:p w:rsidR="006C6096" w:rsidRDefault="00E1729A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Die Lehrperson </w:t>
            </w:r>
            <w:bookmarkStart w:id="2" w:name="Text1"/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FC6D5F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, geboren am 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102A5D">
              <w:rPr>
                <w:rFonts w:ascii="Arial" w:hAnsi="Arial" w:cs="Arial"/>
                <w:sz w:val="20"/>
                <w:szCs w:val="20"/>
              </w:rPr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77087" w:rsidRPr="00613E23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  <w:r w:rsidR="00C550E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hat mit Wirkung ab </w:t>
            </w:r>
            <w:bookmarkStart w:id="3" w:name="Text6"/>
            <w:r w:rsidR="00102A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102A5D">
              <w:rPr>
                <w:rFonts w:ascii="Arial" w:hAnsi="Arial" w:cs="Arial"/>
                <w:sz w:val="20"/>
                <w:szCs w:val="20"/>
              </w:rPr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bis zum </w:t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613E23">
              <w:rPr>
                <w:rFonts w:ascii="Arial" w:hAnsi="Arial" w:cs="Arial"/>
                <w:sz w:val="20"/>
                <w:szCs w:val="20"/>
              </w:rPr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mit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der Schulführungskraft 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einen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befristeten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Arbeitsvertrag als Lehrperson</w:t>
            </w:r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in der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Oberschule"/>
                    <w:listEntry w:val="Mittelschule"/>
                    <w:listEntry w:val="Grundschule"/>
                  </w:ddList>
                </w:ffData>
              </w:fldChar>
            </w:r>
            <w:bookmarkStart w:id="4" w:name="Dropdown1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F77C7E">
              <w:rPr>
                <w:rFonts w:ascii="Arial" w:hAnsi="Arial" w:cs="Arial"/>
                <w:sz w:val="20"/>
                <w:szCs w:val="20"/>
              </w:rPr>
            </w:r>
            <w:r w:rsidR="00F77C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für die Wettbewerbsklasse"/>
                    <w:listEntry w:val="als Klassenlehrer"/>
                    <w:listEntry w:val="als Zweitsprachlehrer"/>
                    <w:listEntry w:val="als Integrationslehrperson"/>
                    <w:listEntry w:val="als Religionslehrer"/>
                  </w:ddList>
                </w:ffData>
              </w:fldChar>
            </w:r>
            <w:bookmarkStart w:id="5" w:name="Dropdown2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F77C7E">
              <w:rPr>
                <w:rFonts w:ascii="Arial" w:hAnsi="Arial" w:cs="Arial"/>
                <w:sz w:val="20"/>
                <w:szCs w:val="20"/>
              </w:rPr>
            </w:r>
            <w:r w:rsidR="00F77C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102A5D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(Für die </w:t>
            </w:r>
            <w:r w:rsidR="00D85693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Mittel- und </w:t>
            </w:r>
            <w:r w:rsidR="00102A5D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Oberschule muss die Wettbewerbsklasse angeführt werden.)</w:t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E74842" w:rsidRPr="00613E23">
              <w:rPr>
                <w:rFonts w:ascii="Arial" w:hAnsi="Arial" w:cs="Arial"/>
                <w:sz w:val="20"/>
                <w:szCs w:val="20"/>
                <w:lang w:val="de-DE"/>
              </w:rPr>
              <w:t>a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bgeschlossen. </w:t>
            </w:r>
            <w:r w:rsidR="00885CC8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Das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erste Jahr der B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>e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rufsein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>g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angsphase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laut</w:t>
            </w:r>
            <w:r w:rsidR="00613E23">
              <w:rPr>
                <w:rFonts w:ascii="Helvetica" w:hAnsi="Helvetica" w:cs="Helvetica"/>
                <w:sz w:val="20"/>
                <w:szCs w:val="20"/>
                <w:lang w:val="de-DE" w:eastAsia="de-DE"/>
              </w:rPr>
              <w:t xml:space="preserve"> Artikel 12/sexies des Landesgesetzes vom 12. Dezember 1996, Nr. 24</w:t>
            </w:r>
            <w:r w:rsidR="00885CC8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wurde </w:t>
            </w:r>
            <w:r w:rsidR="00FC6D5F" w:rsidRPr="00613E23">
              <w:rPr>
                <w:rFonts w:ascii="Arial" w:hAnsi="Arial" w:cs="Arial"/>
                <w:sz w:val="20"/>
                <w:szCs w:val="20"/>
                <w:lang w:val="de-DE"/>
              </w:rPr>
              <w:t>i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m Schuljahr 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457487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457487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C27FEF">
              <w:rPr>
                <w:rFonts w:ascii="Arial" w:hAnsi="Arial" w:cs="Arial"/>
                <w:sz w:val="20"/>
                <w:szCs w:val="20"/>
                <w:lang w:val="de-DE"/>
              </w:rPr>
              <w:t>absolviert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. Das Dienstbewertungskomitee hat in der Sitzung vom 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 ein 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ositives"/>
                    <w:listEntry w:val="negatives"/>
                  </w:ddList>
                </w:ffData>
              </w:fldChar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F77C7E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F77C7E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 Gutachten abgegeben.</w:t>
            </w:r>
          </w:p>
          <w:p w:rsidR="006C6096" w:rsidRDefault="006C6096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302F82" w:rsidRDefault="00302F82" w:rsidP="00302F82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C808A0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Bewertung der 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Lehrperson durch die </w:t>
            </w:r>
            <w:r w:rsidRPr="00C808A0">
              <w:rPr>
                <w:rFonts w:ascii="Arial" w:hAnsi="Arial" w:cs="Arial"/>
                <w:b/>
                <w:sz w:val="20"/>
                <w:szCs w:val="20"/>
                <w:lang w:val="de-DE"/>
              </w:rPr>
              <w:t>Schulführungskraft</w:t>
            </w:r>
          </w:p>
          <w:p w:rsidR="006C6096" w:rsidRDefault="006C6096" w:rsidP="006C609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Dies vorausgeschickt wird die Probezeit im ersten Jahr der Berufseingangsphase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de-DE"/>
              </w:rPr>
              <w:t>positiv</w:t>
            </w:r>
            <w:r w:rsidRPr="00862541">
              <w:rPr>
                <w:rFonts w:ascii="Arial" w:hAnsi="Arial" w:cs="Arial"/>
                <w:sz w:val="20"/>
                <w:szCs w:val="20"/>
                <w:lang w:val="de-DE"/>
              </w:rPr>
              <w:t xml:space="preserve"> bewertet.</w:t>
            </w:r>
          </w:p>
          <w:p w:rsidR="00FC0B40" w:rsidRDefault="00FC0B40" w:rsidP="00E1729A">
            <w:pPr>
              <w:pStyle w:val="DeutscherText"/>
              <w:rPr>
                <w:rFonts w:cs="Arial"/>
                <w:szCs w:val="18"/>
                <w:lang w:val="de-DE" w:eastAsia="it-IT"/>
              </w:rPr>
            </w:pPr>
          </w:p>
          <w:p w:rsidR="006C6096" w:rsidRDefault="006C6096" w:rsidP="006C609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Nachstehend die Bewertung anführen.</w:t>
            </w:r>
          </w:p>
          <w:p w:rsidR="006C6096" w:rsidRPr="001B5C9D" w:rsidRDefault="006C6096" w:rsidP="00E1729A">
            <w:pPr>
              <w:pStyle w:val="DeutscherText"/>
              <w:rPr>
                <w:rFonts w:cs="Arial"/>
                <w:lang w:val="de-DE" w:eastAsia="it-IT"/>
              </w:rPr>
            </w:pPr>
          </w:p>
          <w:p w:rsidR="00C91F58" w:rsidRPr="008251D5" w:rsidRDefault="00C91F58" w:rsidP="00F77C7E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FE699F" w:rsidRPr="00C54B0A" w:rsidTr="00466BE5">
        <w:tc>
          <w:tcPr>
            <w:tcW w:w="9639" w:type="dxa"/>
            <w:gridSpan w:val="3"/>
          </w:tcPr>
          <w:p w:rsidR="00FE699F" w:rsidRDefault="00FE699F" w:rsidP="00466BE5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577087">
              <w:rPr>
                <w:rFonts w:ascii="Arial" w:hAnsi="Arial" w:cs="Arial"/>
                <w:sz w:val="20"/>
                <w:szCs w:val="20"/>
                <w:lang w:val="de-DE" w:eastAsia="de-DE"/>
              </w:rPr>
              <w:t>Die Schulführungskraft</w:t>
            </w:r>
          </w:p>
          <w:p w:rsidR="00102A5D" w:rsidRDefault="00102A5D" w:rsidP="00466BE5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 w:eastAsia="de-DE"/>
              </w:rPr>
            </w:pPr>
          </w:p>
          <w:p w:rsidR="00102A5D" w:rsidRDefault="00102A5D" w:rsidP="00102A5D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4208C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Hier </w:t>
            </w: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Vor- und Nachname der Schulführungskraft anführen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bookmarkStart w:id="7" w:name="_GoBack"/>
            <w:bookmarkEnd w:id="7"/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FE699F" w:rsidRPr="00102A5D" w:rsidRDefault="00102A5D" w:rsidP="00102A5D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2669F">
              <w:rPr>
                <w:rFonts w:ascii="Arial" w:hAnsi="Arial" w:cs="Arial"/>
                <w:i/>
                <w:sz w:val="20"/>
                <w:szCs w:val="20"/>
                <w:lang w:val="de-DE"/>
              </w:rPr>
              <w:t>(</w:t>
            </w:r>
            <w:r w:rsidRPr="0082669F">
              <w:rPr>
                <w:rFonts w:ascii="Arial" w:hAnsi="Arial"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:rsidR="00FE699F" w:rsidRPr="00577087" w:rsidRDefault="00FE699F" w:rsidP="00466BE5">
            <w:pPr>
              <w:pStyle w:val="DeutscherText"/>
              <w:rPr>
                <w:rFonts w:cs="Arial"/>
                <w:noProof w:val="0"/>
                <w:lang w:val="de-DE" w:eastAsia="de-DE"/>
              </w:rPr>
            </w:pPr>
          </w:p>
        </w:tc>
      </w:tr>
    </w:tbl>
    <w:p w:rsidR="00E1729A" w:rsidRPr="00FC6D5F" w:rsidRDefault="00E1729A" w:rsidP="00FC0B40">
      <w:pPr>
        <w:rPr>
          <w:lang w:val="de-DE"/>
        </w:rPr>
      </w:pPr>
    </w:p>
    <w:sectPr w:rsidR="00E1729A" w:rsidRPr="00FC6D5F" w:rsidSect="00A13E35">
      <w:headerReference w:type="default" r:id="rId6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735" w:rsidRDefault="00397735">
      <w:r>
        <w:separator/>
      </w:r>
    </w:p>
  </w:endnote>
  <w:endnote w:type="continuationSeparator" w:id="0">
    <w:p w:rsidR="00397735" w:rsidRDefault="0039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735" w:rsidRDefault="00397735">
      <w:r>
        <w:separator/>
      </w:r>
    </w:p>
  </w:footnote>
  <w:footnote w:type="continuationSeparator" w:id="0">
    <w:p w:rsidR="00397735" w:rsidRDefault="0039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E2C" w:rsidRPr="00FC6D5F" w:rsidRDefault="00315E2C" w:rsidP="00FE69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FC6D5F">
      <w:rPr>
        <w:rFonts w:ascii="Arial" w:hAnsi="Arial" w:cs="Arial"/>
        <w:sz w:val="16"/>
        <w:szCs w:val="16"/>
        <w:lang w:val="de-DE"/>
      </w:rPr>
      <w:t xml:space="preserve">Anlage </w:t>
    </w:r>
    <w:r w:rsidR="009E65AE">
      <w:rPr>
        <w:rFonts w:ascii="Arial" w:hAnsi="Arial" w:cs="Arial"/>
        <w:sz w:val="16"/>
        <w:szCs w:val="16"/>
        <w:lang w:val="de-DE"/>
      </w:rPr>
      <w:t>A</w:t>
    </w:r>
    <w:r w:rsidR="007A7B98">
      <w:rPr>
        <w:rFonts w:ascii="Arial" w:hAnsi="Arial" w:cs="Arial"/>
        <w:sz w:val="16"/>
        <w:szCs w:val="16"/>
        <w:lang w:val="de-DE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61F50"/>
    <w:rsid w:val="000745C7"/>
    <w:rsid w:val="000B215E"/>
    <w:rsid w:val="000D083D"/>
    <w:rsid w:val="000F3220"/>
    <w:rsid w:val="00102A5D"/>
    <w:rsid w:val="00146812"/>
    <w:rsid w:val="001B5C9D"/>
    <w:rsid w:val="001C5E14"/>
    <w:rsid w:val="001E0E23"/>
    <w:rsid w:val="001E2A80"/>
    <w:rsid w:val="00245F19"/>
    <w:rsid w:val="002C3CBB"/>
    <w:rsid w:val="00302F82"/>
    <w:rsid w:val="00315E2C"/>
    <w:rsid w:val="003613AF"/>
    <w:rsid w:val="003801B8"/>
    <w:rsid w:val="003823FF"/>
    <w:rsid w:val="00391298"/>
    <w:rsid w:val="00397735"/>
    <w:rsid w:val="003F45E5"/>
    <w:rsid w:val="003F5983"/>
    <w:rsid w:val="00417900"/>
    <w:rsid w:val="004236D8"/>
    <w:rsid w:val="00433A91"/>
    <w:rsid w:val="00435696"/>
    <w:rsid w:val="00457487"/>
    <w:rsid w:val="00461417"/>
    <w:rsid w:val="00466BE5"/>
    <w:rsid w:val="004A48B1"/>
    <w:rsid w:val="00511A51"/>
    <w:rsid w:val="00527061"/>
    <w:rsid w:val="00577087"/>
    <w:rsid w:val="005C3F68"/>
    <w:rsid w:val="005F5279"/>
    <w:rsid w:val="006069B8"/>
    <w:rsid w:val="00613E23"/>
    <w:rsid w:val="006414EB"/>
    <w:rsid w:val="0065119B"/>
    <w:rsid w:val="0066443C"/>
    <w:rsid w:val="00680AB5"/>
    <w:rsid w:val="006B0C06"/>
    <w:rsid w:val="006C6096"/>
    <w:rsid w:val="006F106C"/>
    <w:rsid w:val="00714541"/>
    <w:rsid w:val="00724F3B"/>
    <w:rsid w:val="00732445"/>
    <w:rsid w:val="00740458"/>
    <w:rsid w:val="007733FD"/>
    <w:rsid w:val="007869B9"/>
    <w:rsid w:val="007A7B98"/>
    <w:rsid w:val="007B0B11"/>
    <w:rsid w:val="008251D5"/>
    <w:rsid w:val="00862541"/>
    <w:rsid w:val="008678B2"/>
    <w:rsid w:val="00885CC8"/>
    <w:rsid w:val="008D00F5"/>
    <w:rsid w:val="008D20A5"/>
    <w:rsid w:val="008E1571"/>
    <w:rsid w:val="00900B74"/>
    <w:rsid w:val="009679B4"/>
    <w:rsid w:val="009E65AE"/>
    <w:rsid w:val="00A06DF5"/>
    <w:rsid w:val="00A13E35"/>
    <w:rsid w:val="00A371BC"/>
    <w:rsid w:val="00AC3DAF"/>
    <w:rsid w:val="00AD4AAF"/>
    <w:rsid w:val="00AD5158"/>
    <w:rsid w:val="00B05E9A"/>
    <w:rsid w:val="00B41F57"/>
    <w:rsid w:val="00B4217B"/>
    <w:rsid w:val="00B42D35"/>
    <w:rsid w:val="00B43E98"/>
    <w:rsid w:val="00BD6C73"/>
    <w:rsid w:val="00C1259D"/>
    <w:rsid w:val="00C27FEF"/>
    <w:rsid w:val="00C54B0A"/>
    <w:rsid w:val="00C550E3"/>
    <w:rsid w:val="00C7319E"/>
    <w:rsid w:val="00C91F58"/>
    <w:rsid w:val="00C91FA0"/>
    <w:rsid w:val="00CD098F"/>
    <w:rsid w:val="00CF1562"/>
    <w:rsid w:val="00D21D85"/>
    <w:rsid w:val="00D43759"/>
    <w:rsid w:val="00D85693"/>
    <w:rsid w:val="00D85D2D"/>
    <w:rsid w:val="00DF5CF6"/>
    <w:rsid w:val="00E1729A"/>
    <w:rsid w:val="00E74842"/>
    <w:rsid w:val="00E93086"/>
    <w:rsid w:val="00E97FD6"/>
    <w:rsid w:val="00EA4F05"/>
    <w:rsid w:val="00EB47F0"/>
    <w:rsid w:val="00EB6AAD"/>
    <w:rsid w:val="00ED47AA"/>
    <w:rsid w:val="00EE3A16"/>
    <w:rsid w:val="00F4036D"/>
    <w:rsid w:val="00F449C3"/>
    <w:rsid w:val="00F755F9"/>
    <w:rsid w:val="00F77C7E"/>
    <w:rsid w:val="00FC0B40"/>
    <w:rsid w:val="00FC6D5F"/>
    <w:rsid w:val="00FD40B7"/>
    <w:rsid w:val="00FE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F8EF6F"/>
  <w15:chartTrackingRefBased/>
  <w15:docId w15:val="{071EA123-CCF3-43F6-B825-C4497355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ADF0509C.dotm</Template>
  <TotalTime>0</TotalTime>
  <Pages>1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Lamprecht, Sabine</cp:lastModifiedBy>
  <cp:revision>10</cp:revision>
  <cp:lastPrinted>2018-06-18T07:46:00Z</cp:lastPrinted>
  <dcterms:created xsi:type="dcterms:W3CDTF">2018-06-18T12:41:00Z</dcterms:created>
  <dcterms:modified xsi:type="dcterms:W3CDTF">2019-07-04T07:40:00Z</dcterms:modified>
</cp:coreProperties>
</file>