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A5D" w:rsidRPr="00A4208C" w:rsidRDefault="00102A5D" w:rsidP="00102A5D">
      <w:pPr>
        <w:tabs>
          <w:tab w:val="left" w:pos="7560"/>
        </w:tabs>
        <w:spacing w:line="360" w:lineRule="auto"/>
        <w:rPr>
          <w:rFonts w:ascii="Arial" w:hAnsi="Arial" w:cs="Arial"/>
          <w:vanish/>
          <w:color w:val="339966"/>
          <w:sz w:val="20"/>
          <w:szCs w:val="20"/>
          <w:lang w:val="de-DE"/>
        </w:rPr>
      </w:pP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Hier den </w:t>
      </w:r>
      <w:r w:rsidRPr="00A4208C">
        <w:rPr>
          <w:rFonts w:ascii="Arial" w:hAnsi="Arial" w:cs="Arial"/>
          <w:vanish/>
          <w:color w:val="339966"/>
          <w:sz w:val="20"/>
          <w:szCs w:val="20"/>
          <w:lang w:val="de-DE"/>
        </w:rPr>
        <w:t>Briefkopf der Schule</w:t>
      </w: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 einfügen.</w:t>
      </w:r>
      <w:r w:rsidRPr="009A4FD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:rsidR="00ED47AA" w:rsidRPr="00102A5D" w:rsidRDefault="00ED47AA">
      <w:pPr>
        <w:rPr>
          <w:lang w:val="de-DE"/>
        </w:rPr>
      </w:pPr>
    </w:p>
    <w:p w:rsidR="00E1729A" w:rsidRPr="00102A5D" w:rsidRDefault="00E1729A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:rsidR="00E1729A" w:rsidRPr="00C54B0A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 w:val="restart"/>
          </w:tcPr>
          <w:p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Adresse der L</w:t>
            </w:r>
            <w:r w:rsidR="00E1729A"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ehrperson</w:t>
            </w: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einfügen</w:t>
            </w:r>
            <w:r>
              <w:rPr>
                <w:rFonts w:ascii="Arial" w:hAnsi="Arial"/>
                <w:i/>
                <w:color w:val="339966"/>
                <w:sz w:val="20"/>
                <w:szCs w:val="20"/>
                <w:lang w:val="de-DE" w:eastAsia="en-US"/>
              </w:rPr>
              <w:t>.</w:t>
            </w:r>
            <w:r w:rsidR="00146812">
              <w:rPr>
                <w:i/>
                <w:lang w:val="de-DE"/>
              </w:rPr>
              <w:t xml:space="preserve"> </w:t>
            </w:r>
            <w:r w:rsidR="00146812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>
              <w:rPr>
                <w:i/>
                <w:lang w:val="de-DE"/>
              </w:rPr>
              <w:instrText xml:space="preserve"> FORMTEXT </w:instrText>
            </w:r>
            <w:r w:rsidR="00146812">
              <w:rPr>
                <w:i/>
                <w:lang w:val="de-DE"/>
              </w:rPr>
            </w:r>
            <w:r w:rsidR="00146812">
              <w:rPr>
                <w:i/>
                <w:lang w:val="de-DE"/>
              </w:rPr>
              <w:fldChar w:fldCharType="separate"/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fldChar w:fldCharType="end"/>
            </w:r>
            <w:bookmarkEnd w:id="0"/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Pr="007C0536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D098F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7C0536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  <w:hidden/>
        </w:trPr>
        <w:tc>
          <w:tcPr>
            <w:tcW w:w="4139" w:type="dxa"/>
          </w:tcPr>
          <w:p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rFonts w:cs="Arial"/>
                <w:vanish/>
                <w:color w:val="339966"/>
                <w:sz w:val="20"/>
                <w:lang w:val="de-DE"/>
              </w:rPr>
              <w:t>Hier Ort und Datum anführen</w:t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</w:tcPr>
          <w:p w:rsidR="00E1729A" w:rsidRPr="009C0C38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  <w:vMerge w:val="restart"/>
          </w:tcPr>
          <w:p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8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E4251A" w:rsidTr="007A7B98">
        <w:trPr>
          <w:cantSplit/>
        </w:trPr>
        <w:tc>
          <w:tcPr>
            <w:tcW w:w="5387" w:type="dxa"/>
            <w:gridSpan w:val="2"/>
          </w:tcPr>
          <w:p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C102B3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</w:tr>
      <w:tr w:rsidR="00E1729A" w:rsidRPr="00E4251A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E4251A" w:rsidTr="00E1729A">
        <w:tc>
          <w:tcPr>
            <w:tcW w:w="9639" w:type="dxa"/>
            <w:gridSpan w:val="3"/>
          </w:tcPr>
          <w:p w:rsidR="00E1729A" w:rsidRPr="005C3B99" w:rsidRDefault="000B5CD5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5C3B99">
              <w:rPr>
                <w:noProof w:val="0"/>
                <w:u w:val="single"/>
                <w:lang w:val="de-DE"/>
              </w:rPr>
              <w:t xml:space="preserve">Bestätigung über den Abschluss der </w:t>
            </w:r>
            <w:r w:rsidR="00613E23" w:rsidRPr="005C3B99">
              <w:rPr>
                <w:noProof w:val="0"/>
                <w:u w:val="single"/>
                <w:lang w:val="de-DE"/>
              </w:rPr>
              <w:t>Berufseingangsphase</w:t>
            </w:r>
          </w:p>
        </w:tc>
      </w:tr>
      <w:bookmarkEnd w:id="1"/>
      <w:tr w:rsidR="00E1729A" w:rsidRPr="00E4251A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E4251A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E4251A" w:rsidTr="00E1729A">
        <w:tc>
          <w:tcPr>
            <w:tcW w:w="9639" w:type="dxa"/>
            <w:gridSpan w:val="3"/>
          </w:tcPr>
          <w:p w:rsidR="000B5CD5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Die Lehrperson </w:t>
            </w:r>
            <w:bookmarkStart w:id="2" w:name="Text1"/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FC6D5F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, geboren am 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77087" w:rsidRPr="00613E23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="00C550E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hat 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 xml:space="preserve">in den Schuljahren </w:t>
            </w:r>
            <w:bookmarkStart w:id="3" w:name="Text6"/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 xml:space="preserve">und 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13E23">
              <w:rPr>
                <w:rFonts w:ascii="Arial" w:hAnsi="Arial" w:cs="Arial"/>
                <w:sz w:val="20"/>
                <w:szCs w:val="20"/>
              </w:rPr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 xml:space="preserve">aufgrund eines befristeten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>Arbeitsvertrag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>s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als Lehrperson</w:t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in der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Oberschule"/>
                    <w:listEntry w:val="Mittelschule"/>
                    <w:listEntry w:val="Grundschule"/>
                  </w:ddList>
                </w:ffData>
              </w:fldChar>
            </w:r>
            <w:bookmarkStart w:id="4" w:name="Dropdown1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E4251A">
              <w:rPr>
                <w:rFonts w:ascii="Arial" w:hAnsi="Arial" w:cs="Arial"/>
                <w:sz w:val="20"/>
                <w:szCs w:val="20"/>
              </w:rPr>
            </w:r>
            <w:r w:rsidR="00E425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für die Wettbewerbsklasse"/>
                    <w:listEntry w:val="als Klassenlehrer"/>
                    <w:listEntry w:val="als Zweitsprachlehrer"/>
                    <w:listEntry w:val="als Integrationslehrperson"/>
                    <w:listEntry w:val="als Religionslehrer"/>
                  </w:ddList>
                </w:ffData>
              </w:fldChar>
            </w:r>
            <w:bookmarkStart w:id="5" w:name="Dropdown2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E4251A">
              <w:rPr>
                <w:rFonts w:ascii="Arial" w:hAnsi="Arial" w:cs="Arial"/>
                <w:sz w:val="20"/>
                <w:szCs w:val="20"/>
              </w:rPr>
            </w:r>
            <w:r w:rsidR="00E425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01D46">
              <w:rPr>
                <w:rFonts w:ascii="Arial" w:hAnsi="Arial" w:cs="Arial"/>
                <w:sz w:val="20"/>
                <w:szCs w:val="20"/>
                <w:lang w:val="de-DE"/>
              </w:rPr>
              <w:t xml:space="preserve">und </w:t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in der 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Oberschule"/>
                    <w:listEntry w:val="Mittelschule"/>
                    <w:listEntry w:val="Grundschule"/>
                  </w:ddList>
                </w:ffData>
              </w:fldChar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E4251A">
              <w:rPr>
                <w:rFonts w:ascii="Arial" w:hAnsi="Arial" w:cs="Arial"/>
                <w:sz w:val="20"/>
                <w:szCs w:val="20"/>
              </w:rPr>
            </w:r>
            <w:r w:rsidR="00E425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für die Wettbewerbsklasse"/>
                    <w:listEntry w:val="als Klassenlehrer"/>
                    <w:listEntry w:val="als Zweitsprachlehrer"/>
                    <w:listEntry w:val="als Integrationslehrperson"/>
                    <w:listEntry w:val="als Religionslehrer"/>
                  </w:ddList>
                </w:ffData>
              </w:fldChar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E4251A">
              <w:rPr>
                <w:rFonts w:ascii="Arial" w:hAnsi="Arial" w:cs="Arial"/>
                <w:sz w:val="20"/>
                <w:szCs w:val="20"/>
              </w:rPr>
            </w:r>
            <w:r w:rsidR="00E425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601D46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01D46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(Für die </w:t>
            </w:r>
            <w:r w:rsidR="00D85693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Mittel- und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Oberschule muss die Wettbewerbsklasse angeführt werden.)</w:t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 xml:space="preserve">das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erste </w:t>
            </w:r>
            <w:r w:rsidR="000B5CD5">
              <w:rPr>
                <w:rFonts w:ascii="Arial" w:hAnsi="Arial" w:cs="Arial"/>
                <w:sz w:val="20"/>
                <w:szCs w:val="20"/>
                <w:lang w:val="de-DE"/>
              </w:rPr>
              <w:t xml:space="preserve">und das zweite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Jahr der B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e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rufsein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g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angsphase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laut</w:t>
            </w:r>
            <w:r w:rsidR="00613E23">
              <w:rPr>
                <w:rFonts w:ascii="Helvetica" w:hAnsi="Helvetica" w:cs="Helvetica"/>
                <w:sz w:val="20"/>
                <w:szCs w:val="20"/>
                <w:lang w:val="de-DE" w:eastAsia="de-DE"/>
              </w:rPr>
              <w:t xml:space="preserve"> Artikel 12/sexies des Landesgesetzes vom 12. Dezember 1996, Nr. 24</w:t>
            </w:r>
            <w:r w:rsidR="00885CC8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27FEF">
              <w:rPr>
                <w:rFonts w:ascii="Arial" w:hAnsi="Arial" w:cs="Arial"/>
                <w:sz w:val="20"/>
                <w:szCs w:val="20"/>
                <w:lang w:val="de-DE"/>
              </w:rPr>
              <w:t>absolviert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</w:p>
          <w:p w:rsidR="000B5CD5" w:rsidRDefault="000B5CD5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Das Abschlussgespräch hat am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stattgefunden.</w:t>
            </w:r>
          </w:p>
          <w:p w:rsidR="000B5CD5" w:rsidRDefault="000B5CD5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C6096" w:rsidRDefault="000B5CD5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Nach Einsichtnahme in die Akten wird bestätigt, dass die Lehrperson </w:t>
            </w:r>
            <w:r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Pr="00E74842">
              <w:rPr>
                <w:rFonts w:ascii="Arial" w:hAnsi="Arial" w:cs="Arial"/>
                <w:sz w:val="20"/>
                <w:szCs w:val="20"/>
              </w:rPr>
            </w:r>
            <w:r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0B5CD5">
              <w:rPr>
                <w:rFonts w:ascii="Arial" w:hAnsi="Arial" w:cs="Arial"/>
                <w:sz w:val="20"/>
                <w:szCs w:val="20"/>
                <w:lang w:val="de-DE"/>
              </w:rPr>
              <w:t>die Berufseingangsphase abgeschlossen hat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0B5CD5" w:rsidRDefault="000B5CD5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9760CB" w:rsidRPr="008251D5" w:rsidRDefault="009760CB" w:rsidP="00E4251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FE699F" w:rsidRPr="00C54B0A" w:rsidTr="00466BE5">
        <w:tc>
          <w:tcPr>
            <w:tcW w:w="9639" w:type="dxa"/>
            <w:gridSpan w:val="3"/>
          </w:tcPr>
          <w:p w:rsidR="00FE699F" w:rsidRDefault="00FE699F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577087">
              <w:rPr>
                <w:rFonts w:ascii="Arial" w:hAnsi="Arial" w:cs="Arial"/>
                <w:sz w:val="20"/>
                <w:szCs w:val="20"/>
                <w:lang w:val="de-DE" w:eastAsia="de-DE"/>
              </w:rPr>
              <w:t>Die Schulführungskraft</w:t>
            </w:r>
          </w:p>
          <w:p w:rsidR="00102A5D" w:rsidRDefault="00102A5D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</w:p>
          <w:p w:rsid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208C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Hier </w:t>
            </w: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Vor- und Nachname der Schulführungskraft anführen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bookmarkStart w:id="6" w:name="_GoBack"/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bookmarkEnd w:id="6"/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FE699F" w:rsidRP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2669F">
              <w:rPr>
                <w:rFonts w:ascii="Arial" w:hAnsi="Arial" w:cs="Arial"/>
                <w:i/>
                <w:sz w:val="20"/>
                <w:szCs w:val="20"/>
                <w:lang w:val="de-DE"/>
              </w:rPr>
              <w:t>(</w:t>
            </w:r>
            <w:r w:rsidRPr="0082669F">
              <w:rPr>
                <w:rFonts w:ascii="Arial" w:hAnsi="Arial"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:rsidR="00FE699F" w:rsidRPr="00577087" w:rsidRDefault="00FE699F" w:rsidP="00466BE5">
            <w:pPr>
              <w:pStyle w:val="DeutscherText"/>
              <w:rPr>
                <w:rFonts w:cs="Arial"/>
                <w:noProof w:val="0"/>
                <w:lang w:val="de-DE" w:eastAsia="de-DE"/>
              </w:rPr>
            </w:pPr>
          </w:p>
        </w:tc>
      </w:tr>
    </w:tbl>
    <w:p w:rsidR="00E1729A" w:rsidRPr="00FC6D5F" w:rsidRDefault="00E1729A" w:rsidP="00FC0B40">
      <w:pPr>
        <w:rPr>
          <w:lang w:val="de-DE"/>
        </w:rPr>
      </w:pPr>
    </w:p>
    <w:sectPr w:rsidR="00E1729A" w:rsidRPr="00FC6D5F" w:rsidSect="00A13E35">
      <w:headerReference w:type="default" r:id="rId6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735" w:rsidRDefault="00397735">
      <w:r>
        <w:separator/>
      </w:r>
    </w:p>
  </w:endnote>
  <w:endnote w:type="continuationSeparator" w:id="0">
    <w:p w:rsidR="00397735" w:rsidRDefault="0039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735" w:rsidRDefault="00397735">
      <w:r>
        <w:separator/>
      </w:r>
    </w:p>
  </w:footnote>
  <w:footnote w:type="continuationSeparator" w:id="0">
    <w:p w:rsidR="00397735" w:rsidRDefault="0039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E2C" w:rsidRPr="00FC6D5F" w:rsidRDefault="00315E2C" w:rsidP="00FE69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FC6D5F">
      <w:rPr>
        <w:rFonts w:ascii="Arial" w:hAnsi="Arial" w:cs="Arial"/>
        <w:sz w:val="16"/>
        <w:szCs w:val="16"/>
        <w:lang w:val="de-DE"/>
      </w:rPr>
      <w:t xml:space="preserve">Anlage </w:t>
    </w:r>
    <w:r w:rsidR="00580BD9">
      <w:rPr>
        <w:rFonts w:ascii="Arial" w:hAnsi="Arial" w:cs="Arial"/>
        <w:sz w:val="16"/>
        <w:szCs w:val="16"/>
        <w:lang w:val="de-DE"/>
      </w:rPr>
      <w:t>E</w:t>
    </w:r>
    <w:r w:rsidR="007A7B98">
      <w:rPr>
        <w:rFonts w:ascii="Arial" w:hAnsi="Arial" w:cs="Arial"/>
        <w:sz w:val="16"/>
        <w:szCs w:val="16"/>
        <w:lang w:val="de-DE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B215E"/>
    <w:rsid w:val="000B5CD5"/>
    <w:rsid w:val="000D083D"/>
    <w:rsid w:val="000F3220"/>
    <w:rsid w:val="00102A5D"/>
    <w:rsid w:val="00146812"/>
    <w:rsid w:val="001C5E14"/>
    <w:rsid w:val="001E0E23"/>
    <w:rsid w:val="001E2A80"/>
    <w:rsid w:val="00245F19"/>
    <w:rsid w:val="002C3CBB"/>
    <w:rsid w:val="00302F82"/>
    <w:rsid w:val="00315E2C"/>
    <w:rsid w:val="003613AF"/>
    <w:rsid w:val="003801B8"/>
    <w:rsid w:val="003823FF"/>
    <w:rsid w:val="00397735"/>
    <w:rsid w:val="003F45E5"/>
    <w:rsid w:val="003F5983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80BD9"/>
    <w:rsid w:val="005C3B99"/>
    <w:rsid w:val="005C3F68"/>
    <w:rsid w:val="005F5279"/>
    <w:rsid w:val="00601D46"/>
    <w:rsid w:val="006069B8"/>
    <w:rsid w:val="00613E23"/>
    <w:rsid w:val="0063533D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733FD"/>
    <w:rsid w:val="007869B9"/>
    <w:rsid w:val="007A7B98"/>
    <w:rsid w:val="007B0B11"/>
    <w:rsid w:val="008251D5"/>
    <w:rsid w:val="00862541"/>
    <w:rsid w:val="008678B2"/>
    <w:rsid w:val="00885CC8"/>
    <w:rsid w:val="008D00F5"/>
    <w:rsid w:val="008D20A5"/>
    <w:rsid w:val="008E1571"/>
    <w:rsid w:val="00900B74"/>
    <w:rsid w:val="009679B4"/>
    <w:rsid w:val="009760CB"/>
    <w:rsid w:val="009E496B"/>
    <w:rsid w:val="009E65AE"/>
    <w:rsid w:val="00A06DF5"/>
    <w:rsid w:val="00A13E35"/>
    <w:rsid w:val="00A371BC"/>
    <w:rsid w:val="00AC3DAF"/>
    <w:rsid w:val="00AD4AAF"/>
    <w:rsid w:val="00AD5158"/>
    <w:rsid w:val="00B05E9A"/>
    <w:rsid w:val="00B41F57"/>
    <w:rsid w:val="00B4217B"/>
    <w:rsid w:val="00B42D35"/>
    <w:rsid w:val="00BD6C73"/>
    <w:rsid w:val="00C1259D"/>
    <w:rsid w:val="00C27FEF"/>
    <w:rsid w:val="00C54B0A"/>
    <w:rsid w:val="00C550E3"/>
    <w:rsid w:val="00C7319E"/>
    <w:rsid w:val="00C91FA0"/>
    <w:rsid w:val="00CD098F"/>
    <w:rsid w:val="00CF1562"/>
    <w:rsid w:val="00D21D85"/>
    <w:rsid w:val="00D85693"/>
    <w:rsid w:val="00D85D2D"/>
    <w:rsid w:val="00DB5F40"/>
    <w:rsid w:val="00DF5CF6"/>
    <w:rsid w:val="00E1729A"/>
    <w:rsid w:val="00E4251A"/>
    <w:rsid w:val="00E74842"/>
    <w:rsid w:val="00E93086"/>
    <w:rsid w:val="00E97FD6"/>
    <w:rsid w:val="00EA4F05"/>
    <w:rsid w:val="00EB47F0"/>
    <w:rsid w:val="00EB6AAD"/>
    <w:rsid w:val="00ED47AA"/>
    <w:rsid w:val="00EE3A16"/>
    <w:rsid w:val="00F4036D"/>
    <w:rsid w:val="00F449C3"/>
    <w:rsid w:val="00F755F9"/>
    <w:rsid w:val="00FC0B40"/>
    <w:rsid w:val="00FC6D5F"/>
    <w:rsid w:val="00FD40B7"/>
    <w:rsid w:val="00FE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22FDFBC.dotm</Template>
  <TotalTime>0</TotalTime>
  <Pages>1</Pages>
  <Words>163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Lamprecht, Sabine</cp:lastModifiedBy>
  <cp:revision>13</cp:revision>
  <cp:lastPrinted>2018-09-11T16:54:00Z</cp:lastPrinted>
  <dcterms:created xsi:type="dcterms:W3CDTF">2018-06-18T12:41:00Z</dcterms:created>
  <dcterms:modified xsi:type="dcterms:W3CDTF">2019-07-04T07:46:00Z</dcterms:modified>
</cp:coreProperties>
</file>